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44DE0" w14:textId="77777777" w:rsidR="00C44B8B" w:rsidRPr="00AD195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AD195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D195B" w:rsidRPr="00AD195B" w14:paraId="13444DE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44DE1" w14:textId="77777777" w:rsidR="00C44B8B" w:rsidRPr="00AD195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D195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44DE2" w14:textId="4D1046F8" w:rsidR="00C44B8B" w:rsidRPr="00AD195B" w:rsidRDefault="00A348FD" w:rsidP="00B304A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348FD">
              <w:rPr>
                <w:b/>
                <w:sz w:val="26"/>
                <w:szCs w:val="26"/>
              </w:rPr>
              <w:t>202А</w:t>
            </w:r>
          </w:p>
        </w:tc>
      </w:tr>
      <w:tr w:rsidR="00AD195B" w:rsidRPr="00AD195B" w14:paraId="13444DE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44DE4" w14:textId="77777777" w:rsidR="00C44B8B" w:rsidRPr="00AD195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D195B">
              <w:rPr>
                <w:b/>
                <w:sz w:val="26"/>
                <w:szCs w:val="26"/>
              </w:rPr>
              <w:t xml:space="preserve">Номер материала </w:t>
            </w:r>
            <w:r w:rsidRPr="00AD195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44DE5" w14:textId="157CF30C" w:rsidR="00C44B8B" w:rsidRPr="00AD195B" w:rsidRDefault="00B304A7" w:rsidP="00106D6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304A7">
              <w:rPr>
                <w:b/>
                <w:sz w:val="26"/>
                <w:szCs w:val="26"/>
                <w:lang w:val="en-US"/>
              </w:rPr>
              <w:t>2225988</w:t>
            </w:r>
          </w:p>
        </w:tc>
      </w:tr>
    </w:tbl>
    <w:p w14:paraId="13444DE7" w14:textId="77777777" w:rsidR="00C44B8B" w:rsidRPr="00AD195B" w:rsidRDefault="00C44B8B" w:rsidP="00DD74CC">
      <w:pPr>
        <w:spacing w:line="276" w:lineRule="auto"/>
        <w:ind w:right="-1"/>
        <w:jc w:val="right"/>
        <w:rPr>
          <w:sz w:val="26"/>
          <w:szCs w:val="26"/>
        </w:rPr>
      </w:pPr>
      <w:r w:rsidRPr="00AD195B">
        <w:rPr>
          <w:sz w:val="26"/>
          <w:szCs w:val="26"/>
        </w:rPr>
        <w:t>_____________________________________</w:t>
      </w:r>
    </w:p>
    <w:p w14:paraId="13444DE8" w14:textId="77777777" w:rsidR="00C44B8B" w:rsidRPr="00AD195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D195B">
        <w:rPr>
          <w:sz w:val="26"/>
          <w:szCs w:val="26"/>
        </w:rPr>
        <w:t xml:space="preserve">_____________________________________ </w:t>
      </w:r>
    </w:p>
    <w:p w14:paraId="13444DE9" w14:textId="77777777" w:rsidR="00C44B8B" w:rsidRPr="00AD195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D195B">
        <w:rPr>
          <w:sz w:val="26"/>
          <w:szCs w:val="26"/>
        </w:rPr>
        <w:t>_____________________________________</w:t>
      </w:r>
    </w:p>
    <w:p w14:paraId="13444DEA" w14:textId="77777777" w:rsidR="00C44B8B" w:rsidRPr="00AD195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D195B">
        <w:rPr>
          <w:sz w:val="26"/>
          <w:szCs w:val="26"/>
        </w:rPr>
        <w:tab/>
        <w:t xml:space="preserve">_______________________ /_____________ </w:t>
      </w:r>
    </w:p>
    <w:p w14:paraId="13444DEB" w14:textId="77777777" w:rsidR="00C44B8B" w:rsidRPr="00AD195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D195B">
        <w:rPr>
          <w:sz w:val="26"/>
          <w:szCs w:val="26"/>
        </w:rPr>
        <w:t>“_______” ___________________ 20_____ г.</w:t>
      </w:r>
    </w:p>
    <w:p w14:paraId="13444DEC" w14:textId="77777777" w:rsidR="00C44B8B" w:rsidRPr="00AD195B" w:rsidRDefault="00C44B8B" w:rsidP="00C44B8B"/>
    <w:p w14:paraId="13444DED" w14:textId="77777777" w:rsidR="00C44B8B" w:rsidRPr="00AD195B" w:rsidRDefault="00C44B8B" w:rsidP="00C44B8B"/>
    <w:p w14:paraId="13444DEE" w14:textId="77777777" w:rsidR="00C44B8B" w:rsidRPr="00AD195B" w:rsidRDefault="00C44B8B" w:rsidP="00C44B8B"/>
    <w:p w14:paraId="13444DEF" w14:textId="77777777" w:rsidR="00C44B8B" w:rsidRPr="00AD195B" w:rsidRDefault="00C44B8B" w:rsidP="00C44B8B">
      <w:pPr>
        <w:pStyle w:val="2"/>
        <w:numPr>
          <w:ilvl w:val="0"/>
          <w:numId w:val="0"/>
        </w:numPr>
        <w:spacing w:after="120"/>
      </w:pPr>
      <w:r w:rsidRPr="00AD195B">
        <w:t>ТЕХНИЧЕСКОЕ ЗАДАНИЕ</w:t>
      </w:r>
    </w:p>
    <w:p w14:paraId="13444DF0" w14:textId="77777777" w:rsidR="00A65683" w:rsidRPr="00AD195B" w:rsidRDefault="004F6968" w:rsidP="00773399">
      <w:pPr>
        <w:ind w:firstLine="0"/>
        <w:jc w:val="center"/>
        <w:rPr>
          <w:b/>
          <w:sz w:val="26"/>
          <w:szCs w:val="26"/>
        </w:rPr>
      </w:pPr>
      <w:r w:rsidRPr="00AD195B">
        <w:rPr>
          <w:b/>
          <w:sz w:val="26"/>
          <w:szCs w:val="26"/>
        </w:rPr>
        <w:t xml:space="preserve">на </w:t>
      </w:r>
      <w:r w:rsidR="00612811" w:rsidRPr="00AD195B">
        <w:rPr>
          <w:b/>
          <w:sz w:val="26"/>
          <w:szCs w:val="26"/>
        </w:rPr>
        <w:t xml:space="preserve">поставку </w:t>
      </w:r>
      <w:r w:rsidR="0064372C" w:rsidRPr="00AD195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AD195B">
        <w:rPr>
          <w:b/>
          <w:sz w:val="26"/>
          <w:szCs w:val="26"/>
        </w:rPr>
        <w:t xml:space="preserve"> </w:t>
      </w:r>
    </w:p>
    <w:p w14:paraId="13444DF1" w14:textId="37A1187C" w:rsidR="00612811" w:rsidRPr="00AD195B" w:rsidRDefault="00B304A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A5627" w:rsidRPr="00AD195B">
        <w:rPr>
          <w:b/>
          <w:sz w:val="26"/>
          <w:szCs w:val="26"/>
        </w:rPr>
        <w:t>Зажим соединительный СО</w:t>
      </w:r>
      <w:r w:rsidR="00106D64" w:rsidRPr="00AD195B">
        <w:rPr>
          <w:b/>
          <w:sz w:val="26"/>
          <w:szCs w:val="26"/>
        </w:rPr>
        <w:t>М</w:t>
      </w:r>
      <w:r w:rsidR="004A5627" w:rsidRPr="00AD195B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95</w:t>
      </w:r>
      <w:r w:rsidR="004A5627" w:rsidRPr="00AD195B">
        <w:rPr>
          <w:b/>
          <w:sz w:val="26"/>
          <w:szCs w:val="26"/>
        </w:rPr>
        <w:t>-</w:t>
      </w:r>
      <w:r w:rsidR="00106D64" w:rsidRPr="00AD195B">
        <w:rPr>
          <w:b/>
          <w:sz w:val="26"/>
          <w:szCs w:val="26"/>
        </w:rPr>
        <w:t>1</w:t>
      </w:r>
      <w:r w:rsidRPr="004F72F7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>(или эквивалент</w:t>
      </w:r>
      <w:r w:rsidRPr="00BB1585">
        <w:rPr>
          <w:b/>
          <w:sz w:val="26"/>
          <w:szCs w:val="26"/>
        </w:rPr>
        <w:t>)</w:t>
      </w:r>
      <w:r w:rsidR="009C0389" w:rsidRPr="00AD195B">
        <w:rPr>
          <w:b/>
          <w:sz w:val="26"/>
          <w:szCs w:val="26"/>
        </w:rPr>
        <w:t>.</w:t>
      </w:r>
      <w:r w:rsidR="00232E4A" w:rsidRPr="00AD195B">
        <w:rPr>
          <w:b/>
          <w:sz w:val="26"/>
          <w:szCs w:val="26"/>
        </w:rPr>
        <w:t xml:space="preserve"> </w:t>
      </w:r>
      <w:r w:rsidR="009C0389" w:rsidRPr="00AD195B">
        <w:rPr>
          <w:b/>
          <w:sz w:val="26"/>
          <w:szCs w:val="26"/>
        </w:rPr>
        <w:t xml:space="preserve"> Лот №</w:t>
      </w:r>
      <w:r w:rsidR="00AA670B" w:rsidRPr="00AD195B">
        <w:rPr>
          <w:b/>
          <w:sz w:val="26"/>
          <w:szCs w:val="26"/>
        </w:rPr>
        <w:t xml:space="preserve"> 202</w:t>
      </w:r>
      <w:r w:rsidR="00AA670B" w:rsidRPr="00AD195B">
        <w:rPr>
          <w:b/>
          <w:sz w:val="26"/>
          <w:szCs w:val="26"/>
          <w:lang w:val="en-US"/>
        </w:rPr>
        <w:t>A</w:t>
      </w:r>
    </w:p>
    <w:p w14:paraId="13444DF2" w14:textId="77777777" w:rsidR="00020DD3" w:rsidRPr="00AD195B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3444DF3" w14:textId="77777777" w:rsidR="00612811" w:rsidRPr="00AD195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D195B">
        <w:rPr>
          <w:b/>
          <w:bCs/>
          <w:sz w:val="26"/>
          <w:szCs w:val="26"/>
        </w:rPr>
        <w:t xml:space="preserve">Технические требования к </w:t>
      </w:r>
      <w:r w:rsidR="000D4FD2" w:rsidRPr="00AD195B">
        <w:rPr>
          <w:b/>
          <w:bCs/>
          <w:sz w:val="26"/>
          <w:szCs w:val="26"/>
        </w:rPr>
        <w:t>продукции</w:t>
      </w:r>
      <w:r w:rsidRPr="00AD195B">
        <w:rPr>
          <w:b/>
          <w:bCs/>
          <w:sz w:val="26"/>
          <w:szCs w:val="26"/>
        </w:rPr>
        <w:t>.</w:t>
      </w:r>
    </w:p>
    <w:p w14:paraId="021E6960" w14:textId="77777777" w:rsidR="00A348FD" w:rsidRPr="00A348FD" w:rsidRDefault="00A348FD" w:rsidP="00A348FD">
      <w:pPr>
        <w:tabs>
          <w:tab w:val="left" w:pos="1134"/>
        </w:tabs>
        <w:ind w:firstLine="0"/>
        <w:rPr>
          <w:sz w:val="24"/>
          <w:szCs w:val="24"/>
        </w:rPr>
      </w:pPr>
      <w:r w:rsidRPr="00A348FD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13444DF5" w14:textId="04F49790" w:rsidR="00A305DC" w:rsidRPr="00AD195B" w:rsidRDefault="00B304A7" w:rsidP="00106D6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3444E40" wp14:editId="23155898">
            <wp:extent cx="5976620" cy="1784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620" cy="178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835"/>
        <w:gridCol w:w="1985"/>
        <w:gridCol w:w="708"/>
        <w:gridCol w:w="709"/>
        <w:gridCol w:w="709"/>
        <w:gridCol w:w="709"/>
        <w:gridCol w:w="708"/>
        <w:gridCol w:w="1008"/>
      </w:tblGrid>
      <w:tr w:rsidR="009C3F6D" w:rsidRPr="00AD195B" w14:paraId="13444DFB" w14:textId="77777777" w:rsidTr="009C3F6D">
        <w:tc>
          <w:tcPr>
            <w:tcW w:w="1384" w:type="dxa"/>
            <w:vMerge w:val="restart"/>
            <w:shd w:val="clear" w:color="auto" w:fill="auto"/>
            <w:vAlign w:val="center"/>
          </w:tcPr>
          <w:p w14:paraId="13444DF6" w14:textId="77777777" w:rsidR="00D838EE" w:rsidRPr="009C3F6D" w:rsidRDefault="00D838EE" w:rsidP="009C3F6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F6D">
              <w:rPr>
                <w:sz w:val="24"/>
                <w:szCs w:val="24"/>
              </w:rPr>
              <w:t>Марка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13444DF7" w14:textId="77777777" w:rsidR="00D838EE" w:rsidRPr="009C3F6D" w:rsidRDefault="00D838EE" w:rsidP="009C3F6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F6D">
              <w:rPr>
                <w:sz w:val="24"/>
                <w:szCs w:val="24"/>
              </w:rPr>
              <w:t>Провод по ГОСТ 839-90 Номинальное сечение, мм</w:t>
            </w:r>
            <w:r w:rsidRPr="009C3F6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13444DF8" w14:textId="77777777" w:rsidR="00D838EE" w:rsidRPr="009C3F6D" w:rsidRDefault="00D838EE" w:rsidP="009C3F6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F6D">
              <w:rPr>
                <w:sz w:val="24"/>
                <w:szCs w:val="24"/>
              </w:rPr>
              <w:t>Диаметр провода, мм</w:t>
            </w:r>
          </w:p>
        </w:tc>
        <w:tc>
          <w:tcPr>
            <w:tcW w:w="3543" w:type="dxa"/>
            <w:gridSpan w:val="5"/>
            <w:shd w:val="clear" w:color="auto" w:fill="auto"/>
            <w:vAlign w:val="center"/>
          </w:tcPr>
          <w:p w14:paraId="13444DF9" w14:textId="77777777" w:rsidR="00D838EE" w:rsidRPr="009C3F6D" w:rsidRDefault="00D838EE" w:rsidP="009C3F6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F6D">
              <w:rPr>
                <w:sz w:val="24"/>
                <w:szCs w:val="24"/>
              </w:rPr>
              <w:t>Размеры, мм</w:t>
            </w:r>
          </w:p>
        </w:tc>
        <w:tc>
          <w:tcPr>
            <w:tcW w:w="1008" w:type="dxa"/>
            <w:vMerge w:val="restart"/>
            <w:shd w:val="clear" w:color="auto" w:fill="auto"/>
            <w:vAlign w:val="center"/>
          </w:tcPr>
          <w:p w14:paraId="13444DFA" w14:textId="77777777" w:rsidR="00D838EE" w:rsidRPr="009C3F6D" w:rsidRDefault="00D838EE" w:rsidP="009C3F6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F6D">
              <w:rPr>
                <w:sz w:val="24"/>
                <w:szCs w:val="24"/>
              </w:rPr>
              <w:t>Масса, кг не более</w:t>
            </w:r>
          </w:p>
        </w:tc>
      </w:tr>
      <w:tr w:rsidR="009C3F6D" w:rsidRPr="00AD195B" w14:paraId="13444E05" w14:textId="77777777" w:rsidTr="009C3F6D">
        <w:tc>
          <w:tcPr>
            <w:tcW w:w="1384" w:type="dxa"/>
            <w:vMerge/>
            <w:shd w:val="clear" w:color="auto" w:fill="auto"/>
            <w:vAlign w:val="center"/>
          </w:tcPr>
          <w:p w14:paraId="13444DFC" w14:textId="77777777" w:rsidR="00D838EE" w:rsidRPr="009C3F6D" w:rsidRDefault="00D838EE" w:rsidP="009C3F6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13444DFD" w14:textId="77777777" w:rsidR="00D838EE" w:rsidRPr="009C3F6D" w:rsidRDefault="00D838EE" w:rsidP="009C3F6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3444DFE" w14:textId="77777777" w:rsidR="00D838EE" w:rsidRPr="009C3F6D" w:rsidRDefault="00D838EE" w:rsidP="009C3F6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3444DFF" w14:textId="77777777" w:rsidR="00D838EE" w:rsidRPr="009C3F6D" w:rsidRDefault="00D838EE" w:rsidP="009C3F6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3F6D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444E00" w14:textId="77777777" w:rsidR="00D838EE" w:rsidRPr="009C3F6D" w:rsidRDefault="00D838EE" w:rsidP="009C3F6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3F6D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444E01" w14:textId="77777777" w:rsidR="00D838EE" w:rsidRPr="009C3F6D" w:rsidRDefault="00D838EE" w:rsidP="009C3F6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3F6D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444E02" w14:textId="77777777" w:rsidR="00D838EE" w:rsidRPr="009C3F6D" w:rsidRDefault="00D838EE" w:rsidP="009C3F6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3F6D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444E03" w14:textId="77777777" w:rsidR="00D838EE" w:rsidRPr="009C3F6D" w:rsidRDefault="00D838EE" w:rsidP="009C3F6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3F6D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008" w:type="dxa"/>
            <w:vMerge/>
            <w:shd w:val="clear" w:color="auto" w:fill="auto"/>
            <w:vAlign w:val="center"/>
          </w:tcPr>
          <w:p w14:paraId="13444E04" w14:textId="77777777" w:rsidR="00D838EE" w:rsidRPr="009C3F6D" w:rsidRDefault="00D838EE" w:rsidP="009C3F6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04A7" w:rsidRPr="00AD195B" w14:paraId="13444E0F" w14:textId="77777777" w:rsidTr="00A23511">
        <w:tc>
          <w:tcPr>
            <w:tcW w:w="1384" w:type="dxa"/>
            <w:shd w:val="clear" w:color="auto" w:fill="auto"/>
            <w:vAlign w:val="center"/>
          </w:tcPr>
          <w:p w14:paraId="13444E06" w14:textId="41B9F890" w:rsidR="00B304A7" w:rsidRPr="009C3F6D" w:rsidRDefault="00B304A7" w:rsidP="00B304A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F6D">
              <w:rPr>
                <w:sz w:val="24"/>
                <w:szCs w:val="24"/>
              </w:rPr>
              <w:t>СОМ-</w:t>
            </w:r>
            <w:r>
              <w:rPr>
                <w:sz w:val="24"/>
                <w:szCs w:val="24"/>
              </w:rPr>
              <w:t>95</w:t>
            </w:r>
            <w:r w:rsidRPr="009C3F6D">
              <w:rPr>
                <w:sz w:val="24"/>
                <w:szCs w:val="24"/>
              </w:rPr>
              <w:t>-1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444E07" w14:textId="7757A446" w:rsidR="00B304A7" w:rsidRPr="009C3F6D" w:rsidRDefault="00B304A7" w:rsidP="00B304A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444E08" w14:textId="40C3C9E0" w:rsidR="00B304A7" w:rsidRPr="009C3F6D" w:rsidRDefault="00B304A7" w:rsidP="00B304A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F6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9C3F6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14:paraId="13444E09" w14:textId="4F11F723" w:rsidR="00B304A7" w:rsidRPr="00B304A7" w:rsidRDefault="00B304A7" w:rsidP="00B304A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304A7">
              <w:rPr>
                <w:sz w:val="24"/>
                <w:szCs w:val="24"/>
              </w:rPr>
              <w:t>30,2</w:t>
            </w:r>
          </w:p>
        </w:tc>
        <w:tc>
          <w:tcPr>
            <w:tcW w:w="709" w:type="dxa"/>
            <w:shd w:val="clear" w:color="auto" w:fill="auto"/>
          </w:tcPr>
          <w:p w14:paraId="13444E0A" w14:textId="425BB904" w:rsidR="00B304A7" w:rsidRPr="00B304A7" w:rsidRDefault="00B304A7" w:rsidP="00B304A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304A7">
              <w:rPr>
                <w:sz w:val="24"/>
                <w:szCs w:val="24"/>
              </w:rPr>
              <w:t>26,8</w:t>
            </w:r>
          </w:p>
        </w:tc>
        <w:tc>
          <w:tcPr>
            <w:tcW w:w="709" w:type="dxa"/>
            <w:shd w:val="clear" w:color="auto" w:fill="auto"/>
          </w:tcPr>
          <w:p w14:paraId="13444E0B" w14:textId="46839878" w:rsidR="00B304A7" w:rsidRPr="00B304A7" w:rsidRDefault="00B304A7" w:rsidP="00B304A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304A7">
              <w:rPr>
                <w:sz w:val="24"/>
                <w:szCs w:val="24"/>
              </w:rPr>
              <w:t>16,8</w:t>
            </w:r>
          </w:p>
        </w:tc>
        <w:tc>
          <w:tcPr>
            <w:tcW w:w="709" w:type="dxa"/>
            <w:shd w:val="clear" w:color="auto" w:fill="auto"/>
          </w:tcPr>
          <w:p w14:paraId="13444E0C" w14:textId="77115AA1" w:rsidR="00B304A7" w:rsidRPr="00B304A7" w:rsidRDefault="00B304A7" w:rsidP="00B304A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304A7">
              <w:rPr>
                <w:sz w:val="24"/>
                <w:szCs w:val="24"/>
              </w:rPr>
              <w:t>13,4</w:t>
            </w:r>
          </w:p>
        </w:tc>
        <w:tc>
          <w:tcPr>
            <w:tcW w:w="708" w:type="dxa"/>
            <w:shd w:val="clear" w:color="auto" w:fill="auto"/>
          </w:tcPr>
          <w:p w14:paraId="13444E0D" w14:textId="6AEEB3A2" w:rsidR="00B304A7" w:rsidRPr="00B304A7" w:rsidRDefault="00B304A7" w:rsidP="00B304A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304A7">
              <w:rPr>
                <w:sz w:val="24"/>
                <w:szCs w:val="24"/>
              </w:rPr>
              <w:t>258</w:t>
            </w:r>
          </w:p>
        </w:tc>
        <w:tc>
          <w:tcPr>
            <w:tcW w:w="1008" w:type="dxa"/>
            <w:shd w:val="clear" w:color="auto" w:fill="auto"/>
          </w:tcPr>
          <w:p w14:paraId="13444E0E" w14:textId="3B734F51" w:rsidR="00B304A7" w:rsidRPr="00B304A7" w:rsidRDefault="00B304A7" w:rsidP="00B304A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304A7">
              <w:rPr>
                <w:sz w:val="24"/>
                <w:szCs w:val="24"/>
              </w:rPr>
              <w:t>0,295</w:t>
            </w:r>
          </w:p>
        </w:tc>
      </w:tr>
    </w:tbl>
    <w:p w14:paraId="13444E10" w14:textId="77777777" w:rsidR="00BF760F" w:rsidRPr="00AD195B" w:rsidRDefault="00BF760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3444E11" w14:textId="77777777" w:rsidR="00612811" w:rsidRPr="00AD195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D195B">
        <w:rPr>
          <w:b/>
          <w:bCs/>
          <w:sz w:val="26"/>
          <w:szCs w:val="26"/>
        </w:rPr>
        <w:t>Общие требования.</w:t>
      </w:r>
      <w:r w:rsidR="00E00392" w:rsidRPr="00AD195B">
        <w:rPr>
          <w:b/>
          <w:bCs/>
          <w:sz w:val="26"/>
          <w:szCs w:val="26"/>
        </w:rPr>
        <w:t xml:space="preserve"> </w:t>
      </w:r>
    </w:p>
    <w:p w14:paraId="13444E12" w14:textId="77777777" w:rsidR="00F64720" w:rsidRPr="00AD195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D195B">
        <w:rPr>
          <w:sz w:val="24"/>
          <w:szCs w:val="24"/>
        </w:rPr>
        <w:t>2.1.</w:t>
      </w:r>
      <w:r w:rsidR="00612811" w:rsidRPr="00AD195B">
        <w:rPr>
          <w:sz w:val="24"/>
          <w:szCs w:val="24"/>
        </w:rPr>
        <w:t xml:space="preserve"> </w:t>
      </w:r>
      <w:r w:rsidR="00F64720" w:rsidRPr="00AD195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3444E13" w14:textId="77777777" w:rsidR="00F64720" w:rsidRPr="00AD195B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D195B">
        <w:rPr>
          <w:sz w:val="24"/>
          <w:szCs w:val="24"/>
        </w:rPr>
        <w:t>- продукция должна быть новой, ранее не использованной;</w:t>
      </w:r>
    </w:p>
    <w:p w14:paraId="13444E14" w14:textId="77777777" w:rsidR="00F64720" w:rsidRPr="00AD19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3444E15" w14:textId="77777777" w:rsidR="00F64720" w:rsidRPr="00AD19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3444E16" w14:textId="77777777" w:rsidR="00F64720" w:rsidRPr="00AD19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запасные части, впервые поставляемые за</w:t>
      </w:r>
      <w:r w:rsidR="00506A60" w:rsidRPr="00AD195B">
        <w:rPr>
          <w:sz w:val="24"/>
          <w:szCs w:val="24"/>
        </w:rPr>
        <w:t>водом - изготовителем для нужд П</w:t>
      </w:r>
      <w:r w:rsidRPr="00AD195B">
        <w:rPr>
          <w:sz w:val="24"/>
          <w:szCs w:val="24"/>
        </w:rPr>
        <w:t>АО «</w:t>
      </w:r>
      <w:r w:rsidR="009A5E0B">
        <w:rPr>
          <w:sz w:val="24"/>
          <w:szCs w:val="24"/>
        </w:rPr>
        <w:t>Россети Центр</w:t>
      </w:r>
      <w:r w:rsidRPr="00AD195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3444E17" w14:textId="77777777" w:rsidR="00F64720" w:rsidRPr="00AD19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lastRenderedPageBreak/>
        <w:t>запасные части, не использова</w:t>
      </w:r>
      <w:r w:rsidR="00506A60" w:rsidRPr="00AD195B">
        <w:rPr>
          <w:sz w:val="24"/>
          <w:szCs w:val="24"/>
        </w:rPr>
        <w:t>вшиеся ранее на энергообъектах П</w:t>
      </w:r>
      <w:r w:rsidRPr="00AD195B">
        <w:rPr>
          <w:sz w:val="24"/>
          <w:szCs w:val="24"/>
        </w:rPr>
        <w:t>АО «</w:t>
      </w:r>
      <w:r w:rsidR="009A5E0B">
        <w:rPr>
          <w:sz w:val="24"/>
          <w:szCs w:val="24"/>
        </w:rPr>
        <w:t>Россети Центр</w:t>
      </w:r>
      <w:r w:rsidRPr="00AD195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3444E18" w14:textId="77777777" w:rsidR="00F64720" w:rsidRPr="00AD19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продукция должна пройти обязательную аттес</w:t>
      </w:r>
      <w:r w:rsidR="00506A60" w:rsidRPr="00AD195B">
        <w:rPr>
          <w:sz w:val="24"/>
          <w:szCs w:val="24"/>
        </w:rPr>
        <w:t>тацию в аккредитованном Центре П</w:t>
      </w:r>
      <w:r w:rsidRPr="00AD195B">
        <w:rPr>
          <w:sz w:val="24"/>
          <w:szCs w:val="24"/>
        </w:rPr>
        <w:t>АО «Россети»;</w:t>
      </w:r>
    </w:p>
    <w:p w14:paraId="13444E19" w14:textId="77777777" w:rsidR="00F64720" w:rsidRPr="00AD19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продукция должна соответствовать тр</w:t>
      </w:r>
      <w:r w:rsidR="00506A60" w:rsidRPr="00AD195B">
        <w:rPr>
          <w:sz w:val="24"/>
          <w:szCs w:val="24"/>
        </w:rPr>
        <w:t>ебованиям технической политики П</w:t>
      </w:r>
      <w:r w:rsidRPr="00AD195B">
        <w:rPr>
          <w:sz w:val="24"/>
          <w:szCs w:val="24"/>
        </w:rPr>
        <w:t>АО «</w:t>
      </w:r>
      <w:r w:rsidR="009A5E0B">
        <w:rPr>
          <w:sz w:val="24"/>
          <w:szCs w:val="24"/>
        </w:rPr>
        <w:t>Россети</w:t>
      </w:r>
      <w:r w:rsidRPr="00AD195B">
        <w:rPr>
          <w:sz w:val="24"/>
          <w:szCs w:val="24"/>
        </w:rPr>
        <w:t>»;</w:t>
      </w:r>
    </w:p>
    <w:p w14:paraId="13444E1A" w14:textId="77777777" w:rsidR="00F64720" w:rsidRPr="00AD19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13444E1B" w14:textId="77777777" w:rsidR="00FB7AEF" w:rsidRPr="00AD195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D195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AD195B">
        <w:rPr>
          <w:sz w:val="24"/>
          <w:szCs w:val="24"/>
        </w:rPr>
        <w:t>.</w:t>
      </w:r>
      <w:r w:rsidR="00F66FC0" w:rsidRPr="00AD195B">
        <w:rPr>
          <w:sz w:val="24"/>
          <w:szCs w:val="24"/>
        </w:rPr>
        <w:t xml:space="preserve"> </w:t>
      </w:r>
    </w:p>
    <w:p w14:paraId="3FFEAA69" w14:textId="77777777" w:rsidR="00DD74CC" w:rsidRPr="004224E6" w:rsidRDefault="00DD74CC" w:rsidP="00DD74CC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13444E1D" w14:textId="77777777" w:rsidR="008641F6" w:rsidRPr="00AD195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ab/>
        <w:t xml:space="preserve">2.3. </w:t>
      </w:r>
      <w:r w:rsidR="001C72DB" w:rsidRPr="00AD195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AD195B">
        <w:rPr>
          <w:sz w:val="24"/>
          <w:szCs w:val="24"/>
        </w:rPr>
        <w:t>установок» (ПУЭ) (7-е издание) и</w:t>
      </w:r>
      <w:r w:rsidR="001C72DB" w:rsidRPr="00AD195B">
        <w:rPr>
          <w:sz w:val="24"/>
          <w:szCs w:val="24"/>
        </w:rPr>
        <w:t xml:space="preserve"> требованиям</w:t>
      </w:r>
      <w:r w:rsidR="00817119" w:rsidRPr="00AD195B">
        <w:rPr>
          <w:sz w:val="24"/>
          <w:szCs w:val="24"/>
        </w:rPr>
        <w:t>:</w:t>
      </w:r>
      <w:r w:rsidR="001C72DB" w:rsidRPr="00AD195B">
        <w:rPr>
          <w:sz w:val="24"/>
          <w:szCs w:val="24"/>
        </w:rPr>
        <w:t xml:space="preserve"> </w:t>
      </w:r>
    </w:p>
    <w:p w14:paraId="13444E1E" w14:textId="77777777" w:rsidR="00F612AC" w:rsidRPr="00AD195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AD195B">
        <w:rPr>
          <w:sz w:val="24"/>
          <w:szCs w:val="24"/>
        </w:rPr>
        <w:t>.</w:t>
      </w:r>
    </w:p>
    <w:p w14:paraId="13444E1F" w14:textId="77777777" w:rsidR="00C71BEF" w:rsidRPr="00AD195B" w:rsidRDefault="00843900" w:rsidP="00C71B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D195B">
        <w:rPr>
          <w:sz w:val="24"/>
          <w:szCs w:val="24"/>
        </w:rPr>
        <w:t xml:space="preserve">2.4. </w:t>
      </w:r>
      <w:r w:rsidR="00C71BEF" w:rsidRPr="00AD195B">
        <w:rPr>
          <w:sz w:val="24"/>
          <w:szCs w:val="24"/>
        </w:rPr>
        <w:t>Упаковка, транспортирование, условия и сроки хранения.</w:t>
      </w:r>
    </w:p>
    <w:p w14:paraId="13444E20" w14:textId="77777777" w:rsidR="00C71BEF" w:rsidRPr="00AD195B" w:rsidRDefault="00C71BEF" w:rsidP="00C71BEF">
      <w:pPr>
        <w:spacing w:line="276" w:lineRule="auto"/>
        <w:ind w:firstLine="709"/>
        <w:rPr>
          <w:sz w:val="24"/>
          <w:szCs w:val="24"/>
        </w:rPr>
      </w:pPr>
      <w:r w:rsidRPr="00AD195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3444E21" w14:textId="77777777" w:rsidR="00C71BEF" w:rsidRPr="00AD195B" w:rsidRDefault="00C71BEF" w:rsidP="00C71BEF">
      <w:pPr>
        <w:spacing w:line="276" w:lineRule="auto"/>
        <w:ind w:firstLine="709"/>
        <w:rPr>
          <w:sz w:val="24"/>
          <w:szCs w:val="24"/>
        </w:rPr>
      </w:pPr>
      <w:r w:rsidRPr="00AD195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3444E22" w14:textId="77777777" w:rsidR="00C71BEF" w:rsidRPr="00AD195B" w:rsidRDefault="00C71BEF" w:rsidP="00C71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D195B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3444E23" w14:textId="77777777" w:rsidR="00C71BEF" w:rsidRPr="00AD195B" w:rsidRDefault="00C71BEF" w:rsidP="00C71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D195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3444E24" w14:textId="77777777" w:rsidR="00C71BEF" w:rsidRPr="00AD195B" w:rsidRDefault="00C71BEF" w:rsidP="00C71B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D195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3444E25" w14:textId="77777777" w:rsidR="00C71BEF" w:rsidRPr="00AD195B" w:rsidRDefault="00C71BEF" w:rsidP="00C71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D195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3444E26" w14:textId="77777777" w:rsidR="00C71BEF" w:rsidRPr="00AD195B" w:rsidRDefault="00C71BEF" w:rsidP="00C71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D195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3444E27" w14:textId="77777777" w:rsidR="00C71BEF" w:rsidRPr="00AD195B" w:rsidRDefault="00C71BEF" w:rsidP="00C71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3444E28" w14:textId="77777777" w:rsidR="00C71BEF" w:rsidRPr="00AD195B" w:rsidRDefault="00C71BEF" w:rsidP="00C71B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D195B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13444E29" w14:textId="77777777" w:rsidR="00C71BEF" w:rsidRPr="00AD195B" w:rsidRDefault="00C71BEF" w:rsidP="00C71B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Гарантия на поставляемую продукцию должна рас</w:t>
      </w:r>
      <w:r w:rsidR="00AD195B">
        <w:rPr>
          <w:sz w:val="24"/>
          <w:szCs w:val="24"/>
        </w:rPr>
        <w:t>пространяться не менее чем на 60</w:t>
      </w:r>
      <w:r w:rsidRPr="00AD195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D195B">
        <w:rPr>
          <w:szCs w:val="24"/>
        </w:rPr>
        <w:t>л</w:t>
      </w:r>
      <w:r w:rsidRPr="00AD195B">
        <w:rPr>
          <w:sz w:val="24"/>
          <w:szCs w:val="24"/>
        </w:rPr>
        <w:t>инейн</w:t>
      </w:r>
      <w:r w:rsidRPr="00AD195B">
        <w:rPr>
          <w:szCs w:val="24"/>
        </w:rPr>
        <w:t xml:space="preserve">ой </w:t>
      </w:r>
      <w:r w:rsidRPr="00AD195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3444E2A" w14:textId="77777777" w:rsidR="00C71BEF" w:rsidRPr="00AD195B" w:rsidRDefault="00C71BEF" w:rsidP="00C71B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3444E2B" w14:textId="77777777" w:rsidR="00C71BEF" w:rsidRPr="00AD195B" w:rsidRDefault="00C71BEF" w:rsidP="00C71B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D195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3444E2C" w14:textId="77777777" w:rsidR="00C71BEF" w:rsidRPr="00AD195B" w:rsidRDefault="00C71BEF" w:rsidP="00C71B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3444E2D" w14:textId="77777777" w:rsidR="00C71BEF" w:rsidRPr="00AD195B" w:rsidRDefault="00C71BEF" w:rsidP="00C71B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3444E2E" w14:textId="77777777" w:rsidR="00C71BEF" w:rsidRPr="00AD195B" w:rsidRDefault="00C71BEF" w:rsidP="00C71B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D195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3444E2F" w14:textId="77777777" w:rsidR="00C71BEF" w:rsidRPr="00AD195B" w:rsidRDefault="00C71BEF" w:rsidP="00C71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D195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3444E30" w14:textId="77777777" w:rsidR="00C71BEF" w:rsidRPr="00AD195B" w:rsidRDefault="00C71BEF" w:rsidP="00C71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D195B">
        <w:rPr>
          <w:szCs w:val="24"/>
        </w:rPr>
        <w:t>- паспорт по нормативной документации, утвержденной в установленном порядке;</w:t>
      </w:r>
    </w:p>
    <w:p w14:paraId="13444E31" w14:textId="77777777" w:rsidR="00C71BEF" w:rsidRPr="00AD195B" w:rsidRDefault="00C71BEF" w:rsidP="00C71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D195B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3444E32" w14:textId="77777777" w:rsidR="00C71BEF" w:rsidRPr="00AD195B" w:rsidRDefault="00C71BEF" w:rsidP="00C71B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3444E33" w14:textId="77777777" w:rsidR="00C71BEF" w:rsidRPr="00AD195B" w:rsidRDefault="00C71BEF" w:rsidP="00C71B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3444E34" w14:textId="77777777" w:rsidR="00C71BEF" w:rsidRPr="00AD195B" w:rsidRDefault="00C71BEF" w:rsidP="00C71B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3444E35" w14:textId="77777777" w:rsidR="00C71BEF" w:rsidRPr="00AD195B" w:rsidRDefault="00C71BEF" w:rsidP="00C71B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3444E36" w14:textId="77777777" w:rsidR="00C71BEF" w:rsidRPr="00AD195B" w:rsidRDefault="00C71BEF" w:rsidP="00C71B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3444E37" w14:textId="77777777" w:rsidR="00C71BEF" w:rsidRPr="00AD195B" w:rsidRDefault="00C71BEF" w:rsidP="00C71B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3444E38" w14:textId="77777777" w:rsidR="00C71BEF" w:rsidRPr="00AD195B" w:rsidRDefault="00C71BEF" w:rsidP="00C71B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D195B">
        <w:rPr>
          <w:b/>
          <w:bCs/>
          <w:sz w:val="26"/>
          <w:szCs w:val="26"/>
        </w:rPr>
        <w:t>Правила приемки продукции.</w:t>
      </w:r>
    </w:p>
    <w:p w14:paraId="13444E39" w14:textId="77777777" w:rsidR="00C71BEF" w:rsidRPr="00AD195B" w:rsidRDefault="00C71BEF" w:rsidP="00C71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D195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A5E0B">
        <w:rPr>
          <w:szCs w:val="24"/>
        </w:rPr>
        <w:t>Россети Центр</w:t>
      </w:r>
      <w:r w:rsidRPr="00AD195B">
        <w:rPr>
          <w:szCs w:val="24"/>
        </w:rPr>
        <w:t>» и ответственными представителями Поставщика при получении их на склад.</w:t>
      </w:r>
    </w:p>
    <w:p w14:paraId="13444E3A" w14:textId="77777777" w:rsidR="00C71BEF" w:rsidRPr="00AD195B" w:rsidRDefault="00C71BEF" w:rsidP="00C71B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D195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3444E3B" w14:textId="77777777" w:rsidR="00C71BEF" w:rsidRPr="00AD195B" w:rsidRDefault="00C71BEF" w:rsidP="00C71BEF">
      <w:pPr>
        <w:rPr>
          <w:sz w:val="26"/>
          <w:szCs w:val="26"/>
        </w:rPr>
      </w:pPr>
    </w:p>
    <w:p w14:paraId="13444E3C" w14:textId="77777777" w:rsidR="00C71BEF" w:rsidRPr="00AD195B" w:rsidRDefault="00C71BEF" w:rsidP="00C71BEF">
      <w:pPr>
        <w:rPr>
          <w:sz w:val="26"/>
          <w:szCs w:val="26"/>
        </w:rPr>
      </w:pPr>
    </w:p>
    <w:p w14:paraId="13444E3D" w14:textId="77777777" w:rsidR="00C71BEF" w:rsidRPr="00AD195B" w:rsidRDefault="00C71BEF" w:rsidP="00C71BEF">
      <w:pPr>
        <w:ind w:firstLine="0"/>
        <w:rPr>
          <w:sz w:val="26"/>
          <w:szCs w:val="26"/>
        </w:rPr>
      </w:pPr>
      <w:r w:rsidRPr="00AD195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3444E3E" w14:textId="77777777" w:rsidR="00C71BEF" w:rsidRPr="00AD195B" w:rsidRDefault="00C71BEF" w:rsidP="00C71BEF">
      <w:pPr>
        <w:ind w:firstLine="0"/>
        <w:rPr>
          <w:sz w:val="22"/>
          <w:szCs w:val="22"/>
        </w:rPr>
      </w:pPr>
      <w:r w:rsidRPr="00AD195B">
        <w:rPr>
          <w:sz w:val="22"/>
          <w:szCs w:val="22"/>
        </w:rPr>
        <w:lastRenderedPageBreak/>
        <w:t xml:space="preserve">                                       должность                                                              подпись                          Фамилия И.О.         </w:t>
      </w:r>
    </w:p>
    <w:p w14:paraId="13444E3F" w14:textId="77777777" w:rsidR="008A5CA5" w:rsidRPr="00AD195B" w:rsidRDefault="008A5CA5" w:rsidP="00C71B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AD195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C0158" w14:textId="77777777" w:rsidR="00984D9D" w:rsidRDefault="00984D9D">
      <w:r>
        <w:separator/>
      </w:r>
    </w:p>
  </w:endnote>
  <w:endnote w:type="continuationSeparator" w:id="0">
    <w:p w14:paraId="43F792F8" w14:textId="77777777" w:rsidR="00984D9D" w:rsidRDefault="0098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4E4A2" w14:textId="77777777" w:rsidR="00984D9D" w:rsidRDefault="00984D9D">
      <w:r>
        <w:separator/>
      </w:r>
    </w:p>
  </w:footnote>
  <w:footnote w:type="continuationSeparator" w:id="0">
    <w:p w14:paraId="43B817F7" w14:textId="77777777" w:rsidR="00984D9D" w:rsidRDefault="00984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44E45" w14:textId="77777777" w:rsidR="00AD7048" w:rsidRDefault="002339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3444E4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62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731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6D64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F58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901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627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A60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0D68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668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6A7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1F1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D9D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580"/>
    <w:rsid w:val="009A096B"/>
    <w:rsid w:val="009A1540"/>
    <w:rsid w:val="009A2A9F"/>
    <w:rsid w:val="009A2E7D"/>
    <w:rsid w:val="009A33DA"/>
    <w:rsid w:val="009A3861"/>
    <w:rsid w:val="009A442F"/>
    <w:rsid w:val="009A5585"/>
    <w:rsid w:val="009A5E0B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4DC0"/>
    <w:rsid w:val="009B521D"/>
    <w:rsid w:val="009B5B88"/>
    <w:rsid w:val="009B5D3A"/>
    <w:rsid w:val="009B69A3"/>
    <w:rsid w:val="009C0389"/>
    <w:rsid w:val="009C14FB"/>
    <w:rsid w:val="009C1A30"/>
    <w:rsid w:val="009C200B"/>
    <w:rsid w:val="009C3F6D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F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5B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4A7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60F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BEF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EE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2B1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4CC"/>
    <w:rsid w:val="00DE0140"/>
    <w:rsid w:val="00DE0C6D"/>
    <w:rsid w:val="00DE0EA0"/>
    <w:rsid w:val="00DE1980"/>
    <w:rsid w:val="00DE1C45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0E1B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2092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3444DE0"/>
  <w15:docId w15:val="{AE927B5D-78A8-4AE5-8B93-2CE6BC50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B3DF2C4-2FE8-484C-8AC1-21F0658F4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78BB3-78EE-4F81-89FA-DD6CE4643B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4298B10-C258-48E4-9E9D-F5DFCCFBAA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4DCFEA-084A-4CC0-9A67-D68183AAD1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1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Лепейко Марина Викторовна</cp:lastModifiedBy>
  <cp:revision>5</cp:revision>
  <cp:lastPrinted>2010-09-30T13:29:00Z</cp:lastPrinted>
  <dcterms:created xsi:type="dcterms:W3CDTF">2022-12-30T10:42:00Z</dcterms:created>
  <dcterms:modified xsi:type="dcterms:W3CDTF">2023-02-16T06:23:00Z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